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3D8C54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</w:t>
      </w:r>
      <w:r w:rsidR="00BD245E">
        <w:rPr>
          <w:b/>
          <w:i/>
          <w:noProof/>
          <w:sz w:val="28"/>
        </w:rPr>
        <w:t>474</w:t>
      </w:r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8D39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F828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245E" w:rsidRPr="00BD245E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97D62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0D8">
        <w:rPr>
          <w:rFonts w:ascii="Arial" w:hAnsi="Arial" w:cs="Arial"/>
          <w:b/>
          <w:bCs/>
          <w:sz w:val="22"/>
          <w:szCs w:val="22"/>
        </w:rPr>
        <w:t>CT4, SA5,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7"/>
    <w:p w14:paraId="5BF8696A" w14:textId="2D2632B4" w:rsidR="006964BE" w:rsidRDefault="00AD0214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is made aware of </w:t>
      </w:r>
      <w:r w:rsidR="00484918">
        <w:rPr>
          <w:rFonts w:ascii="Arial" w:hAnsi="Arial" w:cs="Arial" w:hint="eastAsia"/>
          <w:lang w:eastAsia="zh-CN"/>
        </w:rPr>
        <w:t>t</w:t>
      </w:r>
      <w:r w:rsidR="00484918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RAN3</w:t>
      </w:r>
      <w:r w:rsidRPr="00AD0214">
        <w:rPr>
          <w:rFonts w:ascii="Arial" w:hAnsi="Arial" w:cs="Arial"/>
          <w:lang w:eastAsia="zh-CN"/>
        </w:rPr>
        <w:t xml:space="preserve"> agreed working assumption o</w:t>
      </w:r>
      <w:r w:rsidR="00484918">
        <w:rPr>
          <w:rFonts w:ascii="Arial" w:hAnsi="Arial" w:cs="Arial"/>
          <w:lang w:eastAsia="zh-CN"/>
        </w:rPr>
        <w:t>f</w:t>
      </w:r>
      <w:r w:rsidRPr="00AD0214">
        <w:rPr>
          <w:rFonts w:ascii="Arial" w:hAnsi="Arial" w:cs="Arial"/>
          <w:lang w:eastAsia="zh-CN"/>
        </w:rPr>
        <w:t xml:space="preserve"> optional</w:t>
      </w:r>
      <w:r w:rsidR="00484918">
        <w:rPr>
          <w:rFonts w:ascii="Arial" w:hAnsi="Arial" w:cs="Arial"/>
          <w:lang w:eastAsia="zh-CN"/>
        </w:rPr>
        <w:t>ly</w:t>
      </w:r>
      <w:r w:rsidRPr="00AD0214">
        <w:rPr>
          <w:rFonts w:ascii="Arial" w:hAnsi="Arial" w:cs="Arial"/>
          <w:lang w:eastAsia="zh-CN"/>
        </w:rPr>
        <w:t xml:space="preserve"> inclu</w:t>
      </w:r>
      <w:r w:rsidR="00484918">
        <w:rPr>
          <w:rFonts w:ascii="Arial" w:hAnsi="Arial" w:cs="Arial"/>
          <w:lang w:eastAsia="zh-CN"/>
        </w:rPr>
        <w:t>ding</w:t>
      </w:r>
      <w:r w:rsidRPr="00AD0214">
        <w:rPr>
          <w:rFonts w:ascii="Arial" w:hAnsi="Arial" w:cs="Arial"/>
          <w:lang w:eastAsia="zh-CN"/>
        </w:rPr>
        <w:t xml:space="preserve"> the Management Based MDT PLMN List IE in the NG</w:t>
      </w:r>
      <w:r w:rsidR="00484918" w:rsidRPr="00484918">
        <w:rPr>
          <w:rFonts w:ascii="Arial" w:hAnsi="Arial" w:cs="Arial"/>
          <w:lang w:eastAsia="zh-CN"/>
        </w:rPr>
        <w:t>: UE CONTEXT MODIFICATION REQUEST message</w:t>
      </w:r>
      <w:r>
        <w:rPr>
          <w:rFonts w:ascii="Arial" w:hAnsi="Arial" w:cs="Arial"/>
          <w:lang w:eastAsia="zh-CN"/>
        </w:rPr>
        <w:t xml:space="preserve">, </w:t>
      </w:r>
      <w:r w:rsidR="004F39B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which</w:t>
      </w:r>
      <w:r w:rsidRPr="00AD0214">
        <w:t xml:space="preserve"> </w:t>
      </w:r>
      <w:r>
        <w:rPr>
          <w:rFonts w:ascii="Arial" w:hAnsi="Arial" w:cs="Arial"/>
          <w:lang w:eastAsia="zh-CN"/>
        </w:rPr>
        <w:t xml:space="preserve">a change of </w:t>
      </w:r>
      <w:r w:rsidRPr="00AD0214">
        <w:rPr>
          <w:rFonts w:ascii="Arial" w:hAnsi="Arial" w:cs="Arial"/>
          <w:lang w:eastAsia="zh-CN"/>
        </w:rPr>
        <w:t xml:space="preserve">user consent information </w:t>
      </w:r>
      <w:r>
        <w:rPr>
          <w:rFonts w:ascii="Arial" w:hAnsi="Arial" w:cs="Arial"/>
          <w:lang w:eastAsia="zh-CN"/>
        </w:rPr>
        <w:t>in</w:t>
      </w:r>
      <w:r w:rsidRPr="00AD0214">
        <w:rPr>
          <w:rFonts w:ascii="Arial" w:hAnsi="Arial" w:cs="Arial"/>
          <w:lang w:eastAsia="zh-CN"/>
        </w:rPr>
        <w:t xml:space="preserve"> 5GC </w:t>
      </w:r>
      <w:r w:rsidR="004F39B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updated to the NG-RAN.</w:t>
      </w:r>
      <w:r w:rsidRPr="00AD0214">
        <w:rPr>
          <w:rFonts w:ascii="Arial" w:hAnsi="Arial" w:cs="Arial"/>
          <w:lang w:eastAsia="zh-CN"/>
        </w:rPr>
        <w:t xml:space="preserve"> </w:t>
      </w:r>
      <w:r w:rsidR="000D128D">
        <w:rPr>
          <w:rFonts w:ascii="Arial" w:hAnsi="Arial" w:cs="Arial"/>
          <w:lang w:eastAsia="zh-CN"/>
        </w:rPr>
        <w:t>SA</w:t>
      </w:r>
      <w:r w:rsidR="000D128D"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="000D128D" w:rsidRPr="000D128D">
        <w:rPr>
          <w:rFonts w:ascii="Arial" w:hAnsi="Arial" w:cs="Arial"/>
          <w:lang w:eastAsia="zh-CN"/>
        </w:rPr>
        <w:t xml:space="preserve"> regarding the specific ques</w:t>
      </w:r>
      <w:r w:rsidR="000D128D">
        <w:rPr>
          <w:rFonts w:ascii="Arial" w:hAnsi="Arial" w:cs="Arial"/>
          <w:lang w:eastAsia="zh-CN"/>
        </w:rPr>
        <w:t>tion</w:t>
      </w:r>
      <w:r w:rsidR="000D128D" w:rsidRPr="000D128D">
        <w:rPr>
          <w:rFonts w:ascii="Arial" w:hAnsi="Arial" w:cs="Arial"/>
          <w:lang w:eastAsia="zh-CN"/>
        </w:rPr>
        <w:t xml:space="preserve"> asked by </w:t>
      </w:r>
      <w:r w:rsidR="000D128D">
        <w:rPr>
          <w:rFonts w:ascii="Arial" w:hAnsi="Arial" w:cs="Arial"/>
          <w:lang w:eastAsia="zh-CN"/>
        </w:rPr>
        <w:t>RAN</w:t>
      </w:r>
      <w:r w:rsidR="000D128D" w:rsidRPr="000D128D">
        <w:rPr>
          <w:rFonts w:ascii="Arial" w:hAnsi="Arial" w:cs="Arial"/>
          <w:lang w:eastAsia="zh-CN"/>
        </w:rPr>
        <w:t>3:</w:t>
      </w:r>
    </w:p>
    <w:p w14:paraId="3DC1F7F5" w14:textId="2556896A" w:rsidR="000D128D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 w:rsidR="00CC5CC5">
        <w:rPr>
          <w:rFonts w:ascii="Arial" w:hAnsi="Arial" w:cs="Arial"/>
          <w:lang w:eastAsia="zh-CN"/>
        </w:rPr>
        <w:t>user consent</w:t>
      </w:r>
      <w:r w:rsidR="000D128D">
        <w:rPr>
          <w:rFonts w:ascii="Arial" w:hAnsi="Arial" w:cs="Arial"/>
          <w:lang w:eastAsia="zh-CN"/>
        </w:rPr>
        <w:t xml:space="preserve"> </w:t>
      </w:r>
      <w:r w:rsidR="009D0C0C">
        <w:rPr>
          <w:rFonts w:ascii="Arial" w:hAnsi="Arial" w:cs="Arial"/>
          <w:lang w:eastAsia="zh-CN"/>
        </w:rPr>
        <w:t>information</w:t>
      </w:r>
      <w:r w:rsidR="000D128D"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 w:rsidR="000D128D">
        <w:rPr>
          <w:rFonts w:ascii="Arial" w:hAnsi="Arial" w:cs="Arial"/>
          <w:lang w:eastAsia="zh-CN"/>
        </w:rPr>
        <w:t xml:space="preserve"> occurs.</w:t>
      </w:r>
      <w:bookmarkStart w:id="8" w:name="_GoBack"/>
      <w:bookmarkEnd w:id="8"/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4C6B0" w14:textId="77777777" w:rsidR="00C911FE" w:rsidRDefault="00C911FE">
      <w:pPr>
        <w:spacing w:after="0"/>
      </w:pPr>
      <w:r>
        <w:separator/>
      </w:r>
    </w:p>
  </w:endnote>
  <w:endnote w:type="continuationSeparator" w:id="0">
    <w:p w14:paraId="7E361167" w14:textId="77777777" w:rsidR="00C911FE" w:rsidRDefault="00C91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25D3D" w14:textId="77777777" w:rsidR="00C911FE" w:rsidRDefault="00C911FE">
      <w:pPr>
        <w:spacing w:after="0"/>
      </w:pPr>
      <w:r>
        <w:separator/>
      </w:r>
    </w:p>
  </w:footnote>
  <w:footnote w:type="continuationSeparator" w:id="0">
    <w:p w14:paraId="445CD329" w14:textId="77777777" w:rsidR="00C911FE" w:rsidRDefault="00C91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1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F4"/>
    <w:rsid w:val="00015B5E"/>
    <w:rsid w:val="00017F23"/>
    <w:rsid w:val="00021CC3"/>
    <w:rsid w:val="00062A51"/>
    <w:rsid w:val="00084478"/>
    <w:rsid w:val="000A5959"/>
    <w:rsid w:val="000D128D"/>
    <w:rsid w:val="000F6242"/>
    <w:rsid w:val="00103FF1"/>
    <w:rsid w:val="00143DB3"/>
    <w:rsid w:val="0017461B"/>
    <w:rsid w:val="00196B59"/>
    <w:rsid w:val="001A14F2"/>
    <w:rsid w:val="001B3A86"/>
    <w:rsid w:val="001B3DDA"/>
    <w:rsid w:val="001B763F"/>
    <w:rsid w:val="001E069D"/>
    <w:rsid w:val="001F3A83"/>
    <w:rsid w:val="00220060"/>
    <w:rsid w:val="00226381"/>
    <w:rsid w:val="00245C4E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84918"/>
    <w:rsid w:val="004D6CD1"/>
    <w:rsid w:val="004E3939"/>
    <w:rsid w:val="004F39BA"/>
    <w:rsid w:val="00526DDD"/>
    <w:rsid w:val="005415B2"/>
    <w:rsid w:val="005A56B0"/>
    <w:rsid w:val="005C6961"/>
    <w:rsid w:val="006052AD"/>
    <w:rsid w:val="0067375A"/>
    <w:rsid w:val="00687F6D"/>
    <w:rsid w:val="006964BE"/>
    <w:rsid w:val="006A1886"/>
    <w:rsid w:val="0073766B"/>
    <w:rsid w:val="007469B0"/>
    <w:rsid w:val="00756BBE"/>
    <w:rsid w:val="007606C7"/>
    <w:rsid w:val="007868EA"/>
    <w:rsid w:val="007C716F"/>
    <w:rsid w:val="007D5037"/>
    <w:rsid w:val="007F4F92"/>
    <w:rsid w:val="008B476A"/>
    <w:rsid w:val="008D772F"/>
    <w:rsid w:val="00944974"/>
    <w:rsid w:val="009603F6"/>
    <w:rsid w:val="0099764C"/>
    <w:rsid w:val="009A0E02"/>
    <w:rsid w:val="009C7423"/>
    <w:rsid w:val="009D0C0C"/>
    <w:rsid w:val="00A70448"/>
    <w:rsid w:val="00AD0214"/>
    <w:rsid w:val="00AE1B3E"/>
    <w:rsid w:val="00B2263D"/>
    <w:rsid w:val="00B63878"/>
    <w:rsid w:val="00B97703"/>
    <w:rsid w:val="00BA3D66"/>
    <w:rsid w:val="00BD245E"/>
    <w:rsid w:val="00C911FE"/>
    <w:rsid w:val="00CC5CC5"/>
    <w:rsid w:val="00CC7EEE"/>
    <w:rsid w:val="00CF6087"/>
    <w:rsid w:val="00D72046"/>
    <w:rsid w:val="00D722D4"/>
    <w:rsid w:val="00DA4A37"/>
    <w:rsid w:val="00DC7A22"/>
    <w:rsid w:val="00E045BF"/>
    <w:rsid w:val="00E21B29"/>
    <w:rsid w:val="00E2241D"/>
    <w:rsid w:val="00E730D8"/>
    <w:rsid w:val="00F24490"/>
    <w:rsid w:val="00F25496"/>
    <w:rsid w:val="00F51560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mi-4</cp:lastModifiedBy>
  <cp:revision>3</cp:revision>
  <cp:lastPrinted>2002-04-23T07:10:00Z</cp:lastPrinted>
  <dcterms:created xsi:type="dcterms:W3CDTF">2022-02-21T04:20:00Z</dcterms:created>
  <dcterms:modified xsi:type="dcterms:W3CDTF">2022-02-21T04:21:00Z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